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50BE630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0E4F7C">
        <w:rPr>
          <w:b/>
          <w:noProof/>
          <w:sz w:val="24"/>
        </w:rPr>
        <w:t>9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7E7C11">
        <w:rPr>
          <w:b/>
          <w:noProof/>
          <w:sz w:val="24"/>
        </w:rPr>
        <w:t>5</w:t>
      </w:r>
      <w:r w:rsidR="00623DD8">
        <w:rPr>
          <w:b/>
          <w:noProof/>
          <w:sz w:val="24"/>
        </w:rPr>
        <w:t>2454</w:t>
      </w:r>
    </w:p>
    <w:p w14:paraId="1C520E09" w14:textId="021534CC" w:rsidR="00953E83" w:rsidRPr="00623DD8" w:rsidRDefault="000E4F7C" w:rsidP="00623D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4F7C">
        <w:rPr>
          <w:b/>
          <w:noProof/>
          <w:sz w:val="24"/>
        </w:rPr>
        <w:t>Beijing, China, September 15-18, 2025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70355">
        <w:rPr>
          <w:rFonts w:eastAsia="Batang" w:cs="Arial"/>
          <w:sz w:val="18"/>
          <w:szCs w:val="18"/>
          <w:lang w:eastAsia="zh-CN"/>
        </w:rPr>
        <w:t>RP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D72861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0C05C54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23DD8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3C374834" w14:textId="2FD9D652" w:rsidR="00623DD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23DD8" w:rsidRPr="00623DD8">
        <w:rPr>
          <w:rFonts w:ascii="Arial" w:eastAsia="Batang" w:hAnsi="Arial" w:cs="Arial"/>
          <w:b/>
          <w:sz w:val="24"/>
          <w:szCs w:val="24"/>
          <w:lang w:eastAsia="zh-CN"/>
        </w:rPr>
        <w:t>Draft WID on the introduction of the higher power class for the existing NR and IOT NTN bands</w:t>
      </w:r>
    </w:p>
    <w:p w14:paraId="4A9161FA" w14:textId="1372F540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23DD8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46688BF0" w14:textId="7602C9F6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623DD8">
        <w:rPr>
          <w:rFonts w:ascii="Arial" w:eastAsia="Batang" w:hAnsi="Arial"/>
          <w:b/>
          <w:sz w:val="24"/>
          <w:szCs w:val="24"/>
          <w:lang w:eastAsia="zh-CN"/>
        </w:rPr>
        <w:t>9.13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78C41C5D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623DD8">
        <w:rPr>
          <w:sz w:val="32"/>
          <w:szCs w:val="32"/>
        </w:rPr>
        <w:tab/>
        <w:t>I</w:t>
      </w:r>
      <w:r w:rsidR="00623DD8" w:rsidRPr="00623DD8">
        <w:rPr>
          <w:sz w:val="32"/>
          <w:szCs w:val="32"/>
        </w:rPr>
        <w:t>ntroduction of the higher power class for the existing NR and IOT NTN bands</w:t>
      </w:r>
      <w:r w:rsidRPr="00F5429B">
        <w:rPr>
          <w:sz w:val="32"/>
          <w:szCs w:val="32"/>
        </w:rPr>
        <w:tab/>
      </w:r>
    </w:p>
    <w:p w14:paraId="04DD339E" w14:textId="7BD343F4" w:rsidR="00D903CF" w:rsidRPr="00BA3A53" w:rsidRDefault="00D903CF" w:rsidP="00D903CF">
      <w:pPr>
        <w:pStyle w:val="Guidance"/>
      </w:pPr>
    </w:p>
    <w:p w14:paraId="3511EA46" w14:textId="4B8FBC6D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623DD8">
        <w:rPr>
          <w:sz w:val="32"/>
          <w:szCs w:val="32"/>
        </w:rPr>
        <w:tab/>
      </w:r>
      <w:r w:rsidR="00623DD8" w:rsidRPr="00623DD8">
        <w:rPr>
          <w:sz w:val="32"/>
          <w:szCs w:val="32"/>
          <w:highlight w:val="yellow"/>
        </w:rPr>
        <w:t>[TBD]</w:t>
      </w:r>
      <w:r w:rsidRPr="00F5429B">
        <w:rPr>
          <w:sz w:val="32"/>
          <w:szCs w:val="32"/>
        </w:rPr>
        <w:tab/>
      </w:r>
    </w:p>
    <w:p w14:paraId="0B5549E9" w14:textId="643C712B" w:rsidR="00D903CF" w:rsidRDefault="00D903CF" w:rsidP="00D903CF">
      <w:pPr>
        <w:pStyle w:val="Guidance"/>
      </w:pP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28B469DD" w:rsidR="00953E83" w:rsidRPr="004C7921" w:rsidRDefault="00BA14AB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731DF87B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BA14AB">
        <w:rPr>
          <w:i/>
          <w:iCs/>
          <w:sz w:val="32"/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1705A01F" w:rsidR="00163676" w:rsidRPr="00BA14AB" w:rsidRDefault="00F5429B" w:rsidP="00BA14A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FD278DF" w:rsidR="004260A5" w:rsidRDefault="00BA14A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2873FC53" w:rsidR="004260A5" w:rsidRDefault="00BA14A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2ED2E4F6" w:rsidR="00005179" w:rsidRDefault="00BA14A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164D9802" w14:textId="6DF55068" w:rsidR="00BC5590" w:rsidRPr="009A6092" w:rsidRDefault="004876B9" w:rsidP="00BA14AB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4"/>
        <w:gridCol w:w="850"/>
        <w:gridCol w:w="993"/>
        <w:gridCol w:w="5927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BA14AB">
        <w:tc>
          <w:tcPr>
            <w:tcW w:w="2544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27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BA14AB">
        <w:tc>
          <w:tcPr>
            <w:tcW w:w="2544" w:type="dxa"/>
          </w:tcPr>
          <w:p w14:paraId="57037A97" w14:textId="72A1942F" w:rsidR="008835FC" w:rsidRDefault="00BA14AB" w:rsidP="00A10539">
            <w:pPr>
              <w:pStyle w:val="TAL"/>
            </w:pPr>
            <w:proofErr w:type="spellStart"/>
            <w:r w:rsidRPr="00BA14AB">
              <w:t>NR_IoT_NTN_req_test_enh</w:t>
            </w:r>
            <w:proofErr w:type="spellEnd"/>
          </w:p>
        </w:tc>
        <w:tc>
          <w:tcPr>
            <w:tcW w:w="850" w:type="dxa"/>
          </w:tcPr>
          <w:p w14:paraId="3B82DC94" w14:textId="1E0C99AD" w:rsidR="008835FC" w:rsidRDefault="00BA14AB" w:rsidP="00A10539">
            <w:pPr>
              <w:pStyle w:val="TAL"/>
            </w:pPr>
            <w:r>
              <w:t>RAN4</w:t>
            </w:r>
          </w:p>
        </w:tc>
        <w:tc>
          <w:tcPr>
            <w:tcW w:w="993" w:type="dxa"/>
          </w:tcPr>
          <w:p w14:paraId="2654FEEC" w14:textId="6B685470" w:rsidR="008835FC" w:rsidRDefault="00BA14AB" w:rsidP="00A10539">
            <w:pPr>
              <w:pStyle w:val="TAL"/>
            </w:pPr>
            <w:r w:rsidRPr="00BA14AB">
              <w:t>1030086</w:t>
            </w:r>
          </w:p>
        </w:tc>
        <w:tc>
          <w:tcPr>
            <w:tcW w:w="5927" w:type="dxa"/>
          </w:tcPr>
          <w:p w14:paraId="25C45F74" w14:textId="1E42F8AA" w:rsidR="008835FC" w:rsidRPr="00BA14AB" w:rsidRDefault="00BA14AB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A14AB">
              <w:rPr>
                <w:rFonts w:ascii="Arial" w:hAnsi="Arial" w:cs="Arial"/>
                <w:sz w:val="18"/>
                <w:szCs w:val="18"/>
              </w:rPr>
              <w:t>Enhanced requirements and conductive test methodology for NR NTN and IoT NTN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5F95A651" w14:textId="547B4500" w:rsidR="00BC5590" w:rsidRPr="00BA14AB" w:rsidRDefault="004876B9" w:rsidP="00BA14A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7EA2742" w14:textId="1812EE97" w:rsidR="00A9188C" w:rsidRPr="00251D80" w:rsidRDefault="00A9188C" w:rsidP="00251D80">
      <w:pPr>
        <w:rPr>
          <w:i/>
        </w:rPr>
      </w:pP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21583297" w14:textId="68EA0FE6" w:rsidR="00814FE3" w:rsidRDefault="00BA14AB" w:rsidP="00251D80">
      <w:pPr>
        <w:rPr>
          <w:iCs/>
        </w:rPr>
      </w:pPr>
      <w:r w:rsidRPr="00814FE3">
        <w:rPr>
          <w:iCs/>
        </w:rPr>
        <w:t>In Rel-19, 3GPP RAN WG4 completed the "</w:t>
      </w:r>
      <w:r w:rsidRPr="00814FE3">
        <w:rPr>
          <w:iCs/>
        </w:rPr>
        <w:t>Enhanced requirements and conductive test methodology for NR NTN and IoT NTN</w:t>
      </w:r>
      <w:r w:rsidRPr="00814FE3">
        <w:rPr>
          <w:iCs/>
        </w:rPr>
        <w:t xml:space="preserve">" WI that introduced support for high-power classes for the NTN core features. More specifically, RAN WG4 added support for PC2 (26dBm) for handheld devices and PC1 (31dBm) for non-handheld devices. While RAN WG4 </w:t>
      </w:r>
      <w:r w:rsidR="00351ED3">
        <w:rPr>
          <w:iCs/>
        </w:rPr>
        <w:t xml:space="preserve">enabled </w:t>
      </w:r>
      <w:r w:rsidR="00351ED3">
        <w:rPr>
          <w:iCs/>
        </w:rPr>
        <w:t>high-power classes</w:t>
      </w:r>
      <w:r w:rsidRPr="00814FE3">
        <w:rPr>
          <w:iCs/>
        </w:rPr>
        <w:t xml:space="preserve"> </w:t>
      </w:r>
      <w:r w:rsidR="00351ED3">
        <w:rPr>
          <w:iCs/>
        </w:rPr>
        <w:t xml:space="preserve">core </w:t>
      </w:r>
      <w:r w:rsidRPr="00814FE3">
        <w:rPr>
          <w:iCs/>
        </w:rPr>
        <w:t xml:space="preserve">RF band agnostic requirements, </w:t>
      </w:r>
      <w:r w:rsidR="00351ED3">
        <w:rPr>
          <w:iCs/>
        </w:rPr>
        <w:t xml:space="preserve">only a limited set of </w:t>
      </w:r>
      <w:r w:rsidRPr="00814FE3">
        <w:rPr>
          <w:iCs/>
        </w:rPr>
        <w:t xml:space="preserve">exemplary bands were considered for which additional band-specific requirements were added. </w:t>
      </w:r>
      <w:r w:rsidR="00351ED3">
        <w:rPr>
          <w:iCs/>
        </w:rPr>
        <w:t>One</w:t>
      </w:r>
      <w:r w:rsidR="00814FE3">
        <w:rPr>
          <w:iCs/>
        </w:rPr>
        <w:t xml:space="preserve"> two exemplary NTN bands were considered: L-band n255 and S-band n256. There are however other NTN bands, high-power classes for which were also discussed in Rel-19, but band-specific RF requirements for which were not finalised. More precisely, the following NTN bands need more specification work to enable high-power operation:</w:t>
      </w:r>
    </w:p>
    <w:p w14:paraId="20ED004C" w14:textId="70281165" w:rsidR="00814FE3" w:rsidRDefault="00814FE3" w:rsidP="00814FE3">
      <w:pPr>
        <w:pStyle w:val="B1"/>
      </w:pPr>
      <w:r>
        <w:t>-</w:t>
      </w:r>
      <w:r>
        <w:tab/>
        <w:t>L-band:</w:t>
      </w:r>
      <w:r w:rsidR="007A11E7">
        <w:tab/>
      </w:r>
      <w:r w:rsidR="007A11E7">
        <w:tab/>
      </w:r>
      <w:r>
        <w:t>n250, n251, n253</w:t>
      </w:r>
    </w:p>
    <w:p w14:paraId="1DCEC9A6" w14:textId="7D6D968D" w:rsidR="00814FE3" w:rsidRDefault="00814FE3" w:rsidP="00814FE3">
      <w:pPr>
        <w:pStyle w:val="B1"/>
      </w:pPr>
      <w:r>
        <w:t>-</w:t>
      </w:r>
      <w:r>
        <w:tab/>
        <w:t>S-band:</w:t>
      </w:r>
      <w:r w:rsidR="007A11E7">
        <w:tab/>
      </w:r>
      <w:r w:rsidR="007A11E7">
        <w:tab/>
      </w:r>
      <w:r>
        <w:t>n252</w:t>
      </w:r>
    </w:p>
    <w:p w14:paraId="29F28F52" w14:textId="727D1052" w:rsidR="00BA14AB" w:rsidRPr="00814FE3" w:rsidRDefault="00814FE3" w:rsidP="00814FE3">
      <w:pPr>
        <w:pStyle w:val="B1"/>
      </w:pPr>
      <w:r>
        <w:t>-</w:t>
      </w:r>
      <w:r>
        <w:tab/>
        <w:t>L-/S-band:</w:t>
      </w:r>
      <w:r>
        <w:tab/>
      </w:r>
      <w:r w:rsidR="00444CAB">
        <w:tab/>
        <w:t>n254</w:t>
      </w:r>
      <w:r w:rsidR="00BA14AB" w:rsidRPr="00814FE3">
        <w:t xml:space="preserve"> </w:t>
      </w:r>
    </w:p>
    <w:p w14:paraId="0AFC1258" w14:textId="0ACC93CA" w:rsidR="00FD3A4E" w:rsidRPr="00251D80" w:rsidRDefault="00351ED3" w:rsidP="00251D80">
      <w:pPr>
        <w:rPr>
          <w:i/>
        </w:rPr>
      </w:pPr>
      <w:r>
        <w:rPr>
          <w:iCs/>
        </w:rPr>
        <w:t xml:space="preserve">Thus, the purpose of this WI will be to enable high-power classes for those NTN bands, for which </w:t>
      </w:r>
      <w:r w:rsidR="00691E9C">
        <w:rPr>
          <w:iCs/>
        </w:rPr>
        <w:t>now</w:t>
      </w:r>
      <w:r>
        <w:rPr>
          <w:iCs/>
        </w:rPr>
        <w:t xml:space="preserve"> only PC3 is defined. </w:t>
      </w:r>
      <w:r w:rsidR="001C718D" w:rsidRPr="00251D80">
        <w:rPr>
          <w:i/>
        </w:rPr>
        <w:t xml:space="preserve">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18C1143" w14:textId="77777777" w:rsidR="008353A1" w:rsidRDefault="008353A1" w:rsidP="008353A1">
      <w:pPr>
        <w:rPr>
          <w:iCs/>
        </w:rPr>
      </w:pPr>
      <w:r w:rsidRPr="00CC385F">
        <w:rPr>
          <w:iCs/>
        </w:rPr>
        <w:t>The objective</w:t>
      </w:r>
      <w:r>
        <w:rPr>
          <w:iCs/>
        </w:rPr>
        <w:t>s</w:t>
      </w:r>
      <w:r w:rsidRPr="00CC385F">
        <w:rPr>
          <w:iCs/>
        </w:rPr>
        <w:t xml:space="preserve"> of the core part </w:t>
      </w:r>
      <w:r>
        <w:rPr>
          <w:iCs/>
        </w:rPr>
        <w:t>are</w:t>
      </w:r>
      <w:r w:rsidRPr="00CC385F">
        <w:rPr>
          <w:iCs/>
        </w:rPr>
        <w:t xml:space="preserve"> </w:t>
      </w:r>
      <w:r>
        <w:rPr>
          <w:iCs/>
        </w:rPr>
        <w:t>as follows</w:t>
      </w:r>
      <w:r w:rsidRPr="00CC385F">
        <w:rPr>
          <w:iCs/>
        </w:rPr>
        <w:t>:</w:t>
      </w:r>
    </w:p>
    <w:p w14:paraId="0A8CE6B2" w14:textId="77777777" w:rsidR="008353A1" w:rsidRDefault="008353A1" w:rsidP="008353A1">
      <w:pPr>
        <w:pStyle w:val="B1"/>
      </w:pPr>
      <w:r>
        <w:t>-</w:t>
      </w:r>
      <w:r>
        <w:tab/>
        <w:t>Introduce support of the PC2 power class (26dBm):</w:t>
      </w:r>
    </w:p>
    <w:p w14:paraId="4103EAC6" w14:textId="56001CE8" w:rsidR="008353A1" w:rsidRDefault="008353A1" w:rsidP="008353A1">
      <w:pPr>
        <w:pStyle w:val="B2"/>
      </w:pPr>
      <w:r>
        <w:t>-</w:t>
      </w:r>
      <w:r>
        <w:tab/>
        <w:t xml:space="preserve">List of considered NR NTN bands: </w:t>
      </w:r>
      <w:r w:rsidRPr="008353A1">
        <w:rPr>
          <w:highlight w:val="yellow"/>
        </w:rPr>
        <w:t>[n250, n251, n253, n252, n254]</w:t>
      </w:r>
    </w:p>
    <w:p w14:paraId="0A90B851" w14:textId="3E2D9CC5" w:rsidR="008353A1" w:rsidRDefault="008353A1" w:rsidP="008353A1">
      <w:pPr>
        <w:pStyle w:val="B2"/>
      </w:pPr>
      <w:r>
        <w:lastRenderedPageBreak/>
        <w:t>-</w:t>
      </w:r>
      <w:r>
        <w:tab/>
        <w:t xml:space="preserve">List of considered IOT NTN bands: </w:t>
      </w:r>
      <w:r w:rsidRPr="008353A1">
        <w:rPr>
          <w:highlight w:val="yellow"/>
        </w:rPr>
        <w:t>[b249, b253, b252, b254]</w:t>
      </w:r>
    </w:p>
    <w:p w14:paraId="27681181" w14:textId="1F9FF9E1" w:rsidR="008353A1" w:rsidRDefault="008353A1" w:rsidP="008353A1">
      <w:pPr>
        <w:pStyle w:val="B2"/>
      </w:pPr>
      <w:r>
        <w:t>-</w:t>
      </w:r>
      <w:r>
        <w:tab/>
        <w:t xml:space="preserve">Define, if needed, A-MPR </w:t>
      </w:r>
      <w:r w:rsidR="00CB182C">
        <w:t xml:space="preserve">requirements </w:t>
      </w:r>
      <w:r>
        <w:t>accounting for the general and band specific requirements</w:t>
      </w:r>
    </w:p>
    <w:p w14:paraId="4A6B71DE" w14:textId="613DA61C" w:rsidR="00CB182C" w:rsidRDefault="00CB182C" w:rsidP="008353A1">
      <w:pPr>
        <w:pStyle w:val="B2"/>
      </w:pPr>
      <w:r>
        <w:t>-</w:t>
      </w:r>
      <w:r>
        <w:tab/>
        <w:t xml:space="preserve">Define, if needed, RSD requirements </w:t>
      </w:r>
    </w:p>
    <w:p w14:paraId="221415F3" w14:textId="77777777" w:rsidR="008353A1" w:rsidRDefault="008353A1" w:rsidP="008353A1">
      <w:pPr>
        <w:pStyle w:val="B1"/>
      </w:pPr>
      <w:r>
        <w:t>-</w:t>
      </w:r>
      <w:r>
        <w:tab/>
      </w:r>
      <w:r>
        <w:t>Introduce support of the PC</w:t>
      </w:r>
      <w:r>
        <w:t>1</w:t>
      </w:r>
      <w:r>
        <w:t xml:space="preserve"> power class (</w:t>
      </w:r>
      <w:r>
        <w:t>31</w:t>
      </w:r>
      <w:r>
        <w:t>dBm):</w:t>
      </w:r>
      <w:r>
        <w:t xml:space="preserve"> </w:t>
      </w:r>
    </w:p>
    <w:p w14:paraId="779AE15E" w14:textId="77777777" w:rsidR="008353A1" w:rsidRDefault="008353A1" w:rsidP="008353A1">
      <w:pPr>
        <w:pStyle w:val="B2"/>
      </w:pPr>
      <w:r>
        <w:t>-</w:t>
      </w:r>
      <w:r>
        <w:tab/>
        <w:t xml:space="preserve">List of considered NR NTN bands: </w:t>
      </w:r>
      <w:r w:rsidRPr="008353A1">
        <w:rPr>
          <w:highlight w:val="yellow"/>
        </w:rPr>
        <w:t>[n250, n251, n253, n252, n254]</w:t>
      </w:r>
    </w:p>
    <w:p w14:paraId="0BC4C80A" w14:textId="77777777" w:rsidR="008353A1" w:rsidRDefault="008353A1" w:rsidP="008353A1">
      <w:pPr>
        <w:pStyle w:val="B2"/>
      </w:pPr>
      <w:r>
        <w:t>-</w:t>
      </w:r>
      <w:r>
        <w:tab/>
        <w:t xml:space="preserve">List of considered IOT NTN bands: </w:t>
      </w:r>
      <w:r w:rsidRPr="008353A1">
        <w:rPr>
          <w:highlight w:val="yellow"/>
        </w:rPr>
        <w:t>[b249, b253, b252, b254]</w:t>
      </w:r>
    </w:p>
    <w:p w14:paraId="18A2DDD5" w14:textId="15711263" w:rsidR="008353A1" w:rsidRDefault="008353A1" w:rsidP="008353A1">
      <w:pPr>
        <w:pStyle w:val="B2"/>
      </w:pPr>
      <w:r>
        <w:t>-</w:t>
      </w:r>
      <w:r>
        <w:tab/>
        <w:t xml:space="preserve">Define, if needed, A-MPR </w:t>
      </w:r>
      <w:r w:rsidR="00CB182C">
        <w:t xml:space="preserve">requirements </w:t>
      </w:r>
      <w:r>
        <w:t>accounting for the general and band specific requirements</w:t>
      </w:r>
    </w:p>
    <w:p w14:paraId="54D319A5" w14:textId="3E904C56" w:rsidR="00CB182C" w:rsidRDefault="00CB182C" w:rsidP="008353A1">
      <w:pPr>
        <w:pStyle w:val="B2"/>
      </w:pPr>
      <w:r>
        <w:t>-</w:t>
      </w:r>
      <w:r>
        <w:tab/>
        <w:t>Define, if needed, RSD requirements</w:t>
      </w:r>
    </w:p>
    <w:p w14:paraId="34AB0CD9" w14:textId="77777777" w:rsidR="00CB182C" w:rsidRPr="00CC385F" w:rsidRDefault="00CB182C" w:rsidP="008353A1">
      <w:pPr>
        <w:pStyle w:val="B2"/>
      </w:pPr>
    </w:p>
    <w:p w14:paraId="5FEA04AB" w14:textId="77777777" w:rsidR="0040240E" w:rsidRDefault="0040240E" w:rsidP="0040240E">
      <w:pPr>
        <w:spacing w:after="0"/>
        <w:rPr>
          <w:bCs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AEB6C02" w14:textId="7DBE1DD9" w:rsidR="0040240E" w:rsidRPr="008353A1" w:rsidRDefault="0040240E" w:rsidP="008353A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49B8ACD" w14:textId="77777777" w:rsidR="0040240E" w:rsidRDefault="0040240E" w:rsidP="0040240E">
      <w:pPr>
        <w:spacing w:after="0"/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5334EF4B" w14:textId="50E54286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1EC4C44" w14:textId="706E41F5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136A1C0" w14:textId="6B8BE21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9CC7603" w14:textId="0C531CF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19E5B90" w14:textId="5FA65D38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32B7DAE" w14:textId="0A1EEE3D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91E9C" w:rsidRPr="00251D80" w14:paraId="55E88F8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F3AE" w14:textId="0A11EF00" w:rsidR="00691E9C" w:rsidRDefault="00691E9C" w:rsidP="002D5886">
            <w:pPr>
              <w:pStyle w:val="TAL"/>
            </w:pPr>
            <w:r>
              <w:t>TS 38.101-5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30FB" w14:textId="2B48E12A" w:rsidR="00691E9C" w:rsidRPr="00251D80" w:rsidRDefault="00144829" w:rsidP="002D5886">
            <w:pPr>
              <w:pStyle w:val="TAL"/>
            </w:pPr>
            <w:r>
              <w:t>Introduction of NTN high-power classes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CDB3" w14:textId="560B9AEE" w:rsidR="00691E9C" w:rsidRPr="00251D80" w:rsidRDefault="00144829" w:rsidP="002D5886">
            <w:pPr>
              <w:pStyle w:val="TAL"/>
            </w:pPr>
            <w:r>
              <w:t>RAN#112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0E91" w14:textId="77777777" w:rsidR="00691E9C" w:rsidRDefault="00691E9C" w:rsidP="002D5886">
            <w:pPr>
              <w:pStyle w:val="TAL"/>
            </w:pPr>
          </w:p>
        </w:tc>
      </w:tr>
      <w:tr w:rsidR="002D5886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166D6705" w:rsidR="002D5886" w:rsidRPr="00251D80" w:rsidRDefault="00691E9C" w:rsidP="002D5886">
            <w:pPr>
              <w:pStyle w:val="TAL"/>
            </w:pPr>
            <w:r>
              <w:t>TR 38.863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7212282A" w:rsidR="002D5886" w:rsidRPr="00251D80" w:rsidRDefault="00144829" w:rsidP="002D5886">
            <w:pPr>
              <w:pStyle w:val="TAL"/>
            </w:pPr>
            <w:r>
              <w:t>Introduction of NTN high-power classes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68CE8018" w:rsidR="002D5886" w:rsidRPr="00251D80" w:rsidRDefault="00144829" w:rsidP="002D5886">
            <w:pPr>
              <w:pStyle w:val="TAL"/>
            </w:pPr>
            <w:r>
              <w:t>RAN#112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2D5886" w:rsidRDefault="002D5886" w:rsidP="002D5886">
            <w:pPr>
              <w:pStyle w:val="TAL"/>
            </w:pPr>
          </w:p>
        </w:tc>
      </w:tr>
      <w:tr w:rsidR="00691E9C" w:rsidRPr="00251D80" w14:paraId="66C51C5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6268" w14:textId="2C04540B" w:rsidR="00691E9C" w:rsidRDefault="00691E9C" w:rsidP="002D5886">
            <w:pPr>
              <w:pStyle w:val="TAL"/>
            </w:pPr>
            <w:r>
              <w:t>TR 38.741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F52A" w14:textId="3D9BCD51" w:rsidR="00691E9C" w:rsidRPr="00251D80" w:rsidRDefault="00144829" w:rsidP="002D5886">
            <w:pPr>
              <w:pStyle w:val="TAL"/>
            </w:pPr>
            <w:r>
              <w:t>Introduction of NTN high-power classes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2DBC" w14:textId="5514FDB9" w:rsidR="00691E9C" w:rsidRPr="00251D80" w:rsidRDefault="00144829" w:rsidP="002D5886">
            <w:pPr>
              <w:pStyle w:val="TAL"/>
            </w:pPr>
            <w:r>
              <w:t>RAN#112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9190" w14:textId="77777777" w:rsidR="00691E9C" w:rsidRDefault="00691E9C" w:rsidP="002D5886">
            <w:pPr>
              <w:pStyle w:val="TAL"/>
            </w:pPr>
          </w:p>
        </w:tc>
      </w:tr>
      <w:tr w:rsidR="00691E9C" w:rsidRPr="00251D80" w14:paraId="356C56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E23A" w14:textId="77777777" w:rsidR="00691E9C" w:rsidRDefault="00691E9C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8B4A" w14:textId="77777777" w:rsidR="00691E9C" w:rsidRPr="00251D80" w:rsidRDefault="00691E9C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3C8C" w14:textId="77777777" w:rsidR="00691E9C" w:rsidRPr="00251D80" w:rsidRDefault="00691E9C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9635" w14:textId="77777777" w:rsidR="00691E9C" w:rsidRDefault="00691E9C" w:rsidP="002D5886">
            <w:pPr>
              <w:pStyle w:val="TAL"/>
            </w:pPr>
          </w:p>
        </w:tc>
      </w:tr>
      <w:tr w:rsidR="00691E9C" w:rsidRPr="00251D80" w14:paraId="02D7C09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141A" w14:textId="7CC7DA19" w:rsidR="00691E9C" w:rsidRDefault="00691E9C" w:rsidP="002D5886">
            <w:pPr>
              <w:pStyle w:val="TAL"/>
            </w:pPr>
            <w:r>
              <w:t>TS 36.102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07ED" w14:textId="1D207239" w:rsidR="00691E9C" w:rsidRPr="00251D80" w:rsidRDefault="00144829" w:rsidP="002D5886">
            <w:pPr>
              <w:pStyle w:val="TAL"/>
            </w:pPr>
            <w:r>
              <w:t>Introduction of NTN high-power classes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112D" w14:textId="2156765B" w:rsidR="00691E9C" w:rsidRPr="00251D80" w:rsidRDefault="00144829" w:rsidP="002D5886">
            <w:pPr>
              <w:pStyle w:val="TAL"/>
            </w:pPr>
            <w:r>
              <w:t>RAN#112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AB6A" w14:textId="77777777" w:rsidR="00691E9C" w:rsidRDefault="00691E9C" w:rsidP="002D5886">
            <w:pPr>
              <w:pStyle w:val="TAL"/>
            </w:pPr>
          </w:p>
        </w:tc>
      </w:tr>
      <w:tr w:rsidR="00691E9C" w:rsidRPr="00251D80" w14:paraId="62828E1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AA0D" w14:textId="779E4AE1" w:rsidR="00691E9C" w:rsidRDefault="00691E9C" w:rsidP="002D5886">
            <w:pPr>
              <w:pStyle w:val="TAL"/>
            </w:pPr>
            <w:r>
              <w:t>TR 36.764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7A7B" w14:textId="00CAA75D" w:rsidR="00691E9C" w:rsidRPr="00251D80" w:rsidRDefault="00144829" w:rsidP="002D5886">
            <w:pPr>
              <w:pStyle w:val="TAL"/>
            </w:pPr>
            <w:r>
              <w:t>Introduction of NTN high-power classes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9EA5" w14:textId="0D0733DD" w:rsidR="00691E9C" w:rsidRPr="00251D80" w:rsidRDefault="00144829" w:rsidP="002D5886">
            <w:pPr>
              <w:pStyle w:val="TAL"/>
            </w:pPr>
            <w:r>
              <w:t>RAN#112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F13C" w14:textId="77777777" w:rsidR="00691E9C" w:rsidRDefault="00691E9C" w:rsidP="002D5886">
            <w:pPr>
              <w:pStyle w:val="TAL"/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680A841F" w14:textId="77777777" w:rsidR="0076388B" w:rsidRDefault="0076388B" w:rsidP="00C4305E"/>
    <w:p w14:paraId="767B7F9C" w14:textId="77777777" w:rsid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AA821A8" w14:textId="77777777" w:rsidR="00064E61" w:rsidRDefault="00064E61" w:rsidP="00064E6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Mandatory: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address&gt;}</w:t>
      </w:r>
    </w:p>
    <w:p w14:paraId="3F1FE094" w14:textId="77777777" w:rsidR="00064E61" w:rsidRPr="00251D80" w:rsidRDefault="00064E61" w:rsidP="00064E6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54FD7617" w14:textId="77777777" w:rsidR="00064E61" w:rsidRPr="00064E61" w:rsidRDefault="00064E61" w:rsidP="00064E61"/>
    <w:p w14:paraId="55BBFCEA" w14:textId="43527C14" w:rsidR="00C03E01" w:rsidRDefault="00064E61" w:rsidP="00064E61">
      <w:pPr>
        <w:pStyle w:val="NO"/>
      </w:pPr>
      <w:r w:rsidRPr="00064E61">
        <w:rPr>
          <w:highlight w:val="yellow"/>
        </w:rPr>
        <w:t>NOTE:</w:t>
      </w:r>
      <w:r w:rsidRPr="00064E61">
        <w:rPr>
          <w:highlight w:val="yellow"/>
        </w:rPr>
        <w:tab/>
        <w:t>To be discussed whether to have several "rapporteurs" each responsible for a specific area, such as PC2, PC1, N</w:t>
      </w:r>
      <w:r w:rsidR="00945710">
        <w:rPr>
          <w:highlight w:val="yellow"/>
        </w:rPr>
        <w:t>TN</w:t>
      </w:r>
      <w:r w:rsidRPr="00064E61">
        <w:rPr>
          <w:highlight w:val="yellow"/>
        </w:rPr>
        <w:t>/IOT track</w:t>
      </w:r>
      <w:r w:rsidR="00945710">
        <w:rPr>
          <w:highlight w:val="yellow"/>
        </w:rPr>
        <w:t>, etc</w:t>
      </w:r>
      <w:r w:rsidRPr="00064E61">
        <w:rPr>
          <w:highlight w:val="yellow"/>
        </w:rPr>
        <w:t>.</w:t>
      </w:r>
      <w: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3B81C5F0" w:rsidR="006E1FDA" w:rsidRPr="00691E9C" w:rsidRDefault="00691E9C" w:rsidP="0033027D">
      <w:pPr>
        <w:ind w:right="-99"/>
        <w:rPr>
          <w:iCs/>
        </w:rPr>
      </w:pPr>
      <w:r w:rsidRPr="00691E9C">
        <w:rPr>
          <w:iCs/>
        </w:rPr>
        <w:t>RAN WG4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72433524" w:rsidR="00557B2E" w:rsidRDefault="00557B2E" w:rsidP="001C5C86">
            <w:pPr>
              <w:pStyle w:val="TAL"/>
            </w:pP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77777777" w:rsidR="0048267C" w:rsidRDefault="0048267C" w:rsidP="001C5C86">
            <w:pPr>
              <w:pStyle w:val="TAL"/>
            </w:pP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77777777" w:rsidR="0048267C" w:rsidRDefault="0048267C" w:rsidP="001C5C86">
            <w:pPr>
              <w:pStyle w:val="TAL"/>
            </w:pP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77777777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77777777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EBBF8" w14:textId="77777777" w:rsidR="00BD5129" w:rsidRDefault="00BD5129">
      <w:r>
        <w:separator/>
      </w:r>
    </w:p>
  </w:endnote>
  <w:endnote w:type="continuationSeparator" w:id="0">
    <w:p w14:paraId="0AC47AE9" w14:textId="77777777" w:rsidR="00BD5129" w:rsidRDefault="00BD5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3539C" w14:textId="77777777" w:rsidR="00BD5129" w:rsidRDefault="00BD5129">
      <w:r>
        <w:separator/>
      </w:r>
    </w:p>
  </w:footnote>
  <w:footnote w:type="continuationSeparator" w:id="0">
    <w:p w14:paraId="39542FBF" w14:textId="77777777" w:rsidR="00BD5129" w:rsidRDefault="00BD5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4"/>
  </w:num>
  <w:num w:numId="3" w16cid:durableId="486632634">
    <w:abstractNumId w:val="3"/>
  </w:num>
  <w:num w:numId="4" w16cid:durableId="1602451808">
    <w:abstractNumId w:val="2"/>
  </w:num>
  <w:num w:numId="5" w16cid:durableId="615062511">
    <w:abstractNumId w:val="6"/>
  </w:num>
  <w:num w:numId="6" w16cid:durableId="1128861015">
    <w:abstractNumId w:val="5"/>
  </w:num>
  <w:num w:numId="7" w16cid:durableId="1729375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4E61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D5D45"/>
    <w:rsid w:val="000E4F7C"/>
    <w:rsid w:val="000E55AD"/>
    <w:rsid w:val="000E630D"/>
    <w:rsid w:val="001001BD"/>
    <w:rsid w:val="00101936"/>
    <w:rsid w:val="00102222"/>
    <w:rsid w:val="00120541"/>
    <w:rsid w:val="001211F3"/>
    <w:rsid w:val="00127B5D"/>
    <w:rsid w:val="00144829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1F37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1ED3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4CAB"/>
    <w:rsid w:val="00454609"/>
    <w:rsid w:val="00455DE4"/>
    <w:rsid w:val="0048267C"/>
    <w:rsid w:val="004876B9"/>
    <w:rsid w:val="00493A79"/>
    <w:rsid w:val="00495840"/>
    <w:rsid w:val="004A40BE"/>
    <w:rsid w:val="004A55A1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D4E2E"/>
    <w:rsid w:val="005E088B"/>
    <w:rsid w:val="00611EC4"/>
    <w:rsid w:val="00612542"/>
    <w:rsid w:val="006146D2"/>
    <w:rsid w:val="00620B3F"/>
    <w:rsid w:val="006239E7"/>
    <w:rsid w:val="00623DD8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91E9C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11E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7BCE"/>
    <w:rsid w:val="00813C1F"/>
    <w:rsid w:val="00814FE3"/>
    <w:rsid w:val="008234C6"/>
    <w:rsid w:val="00826AE4"/>
    <w:rsid w:val="00834A60"/>
    <w:rsid w:val="008353A1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34"/>
    <w:rsid w:val="0093077E"/>
    <w:rsid w:val="00935CB0"/>
    <w:rsid w:val="009428A9"/>
    <w:rsid w:val="009437A2"/>
    <w:rsid w:val="00944B28"/>
    <w:rsid w:val="00945710"/>
    <w:rsid w:val="00950560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E56A6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14AB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D5129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182C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4F7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E4F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E4F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4F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E4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E4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4F7C"/>
    <w:pPr>
      <w:outlineLvl w:val="5"/>
    </w:pPr>
  </w:style>
  <w:style w:type="paragraph" w:styleId="Heading7">
    <w:name w:val="heading 7"/>
    <w:basedOn w:val="H6"/>
    <w:next w:val="Normal"/>
    <w:qFormat/>
    <w:rsid w:val="000E4F7C"/>
    <w:pPr>
      <w:outlineLvl w:val="6"/>
    </w:pPr>
  </w:style>
  <w:style w:type="paragraph" w:styleId="Heading8">
    <w:name w:val="heading 8"/>
    <w:basedOn w:val="Heading1"/>
    <w:next w:val="Normal"/>
    <w:qFormat/>
    <w:rsid w:val="000E4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4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E4F7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E4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E4F7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E4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0E4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E4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E4F7C"/>
    <w:pPr>
      <w:ind w:left="1701" w:hanging="1701"/>
    </w:pPr>
  </w:style>
  <w:style w:type="paragraph" w:styleId="TOC4">
    <w:name w:val="toc 4"/>
    <w:basedOn w:val="TOC3"/>
    <w:semiHidden/>
    <w:rsid w:val="000E4F7C"/>
    <w:pPr>
      <w:ind w:left="1418" w:hanging="1418"/>
    </w:pPr>
  </w:style>
  <w:style w:type="paragraph" w:styleId="TOC3">
    <w:name w:val="toc 3"/>
    <w:basedOn w:val="TOC2"/>
    <w:semiHidden/>
    <w:rsid w:val="000E4F7C"/>
    <w:pPr>
      <w:ind w:left="1134" w:hanging="1134"/>
    </w:pPr>
  </w:style>
  <w:style w:type="paragraph" w:styleId="TOC2">
    <w:name w:val="toc 2"/>
    <w:basedOn w:val="TOC1"/>
    <w:semiHidden/>
    <w:rsid w:val="000E4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4F7C"/>
    <w:pPr>
      <w:ind w:left="284"/>
    </w:pPr>
  </w:style>
  <w:style w:type="paragraph" w:styleId="Index1">
    <w:name w:val="index 1"/>
    <w:basedOn w:val="Normal"/>
    <w:semiHidden/>
    <w:rsid w:val="000E4F7C"/>
    <w:pPr>
      <w:keepLines/>
      <w:spacing w:after="0"/>
    </w:pPr>
  </w:style>
  <w:style w:type="paragraph" w:customStyle="1" w:styleId="ZH">
    <w:name w:val="ZH"/>
    <w:rsid w:val="000E4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E4F7C"/>
    <w:pPr>
      <w:outlineLvl w:val="9"/>
    </w:pPr>
  </w:style>
  <w:style w:type="paragraph" w:styleId="ListNumber2">
    <w:name w:val="List Number 2"/>
    <w:basedOn w:val="ListNumber"/>
    <w:rsid w:val="000E4F7C"/>
    <w:pPr>
      <w:ind w:left="851"/>
    </w:pPr>
  </w:style>
  <w:style w:type="character" w:styleId="FootnoteReference">
    <w:name w:val="footnote reference"/>
    <w:basedOn w:val="DefaultParagraphFont"/>
    <w:semiHidden/>
    <w:rsid w:val="000E4F7C"/>
    <w:rPr>
      <w:b/>
      <w:position w:val="6"/>
      <w:sz w:val="16"/>
    </w:rPr>
  </w:style>
  <w:style w:type="paragraph" w:styleId="FootnoteText">
    <w:name w:val="footnote text"/>
    <w:basedOn w:val="Normal"/>
    <w:semiHidden/>
    <w:rsid w:val="000E4F7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E4F7C"/>
    <w:pPr>
      <w:jc w:val="center"/>
    </w:pPr>
  </w:style>
  <w:style w:type="paragraph" w:customStyle="1" w:styleId="TF">
    <w:name w:val="TF"/>
    <w:basedOn w:val="TH"/>
    <w:rsid w:val="000E4F7C"/>
    <w:pPr>
      <w:keepNext w:val="0"/>
      <w:spacing w:before="0" w:after="240"/>
    </w:pPr>
  </w:style>
  <w:style w:type="paragraph" w:customStyle="1" w:styleId="NO">
    <w:name w:val="NO"/>
    <w:basedOn w:val="Normal"/>
    <w:rsid w:val="000E4F7C"/>
    <w:pPr>
      <w:keepLines/>
      <w:ind w:left="1135" w:hanging="851"/>
    </w:pPr>
  </w:style>
  <w:style w:type="paragraph" w:styleId="TOC9">
    <w:name w:val="toc 9"/>
    <w:basedOn w:val="TOC8"/>
    <w:semiHidden/>
    <w:rsid w:val="000E4F7C"/>
    <w:pPr>
      <w:ind w:left="1418" w:hanging="1418"/>
    </w:pPr>
  </w:style>
  <w:style w:type="paragraph" w:customStyle="1" w:styleId="EX">
    <w:name w:val="EX"/>
    <w:basedOn w:val="Normal"/>
    <w:rsid w:val="000E4F7C"/>
    <w:pPr>
      <w:keepLines/>
      <w:ind w:left="1702" w:hanging="1418"/>
    </w:pPr>
  </w:style>
  <w:style w:type="paragraph" w:customStyle="1" w:styleId="FP">
    <w:name w:val="FP"/>
    <w:basedOn w:val="Normal"/>
    <w:rsid w:val="000E4F7C"/>
    <w:pPr>
      <w:spacing w:after="0"/>
    </w:pPr>
  </w:style>
  <w:style w:type="paragraph" w:customStyle="1" w:styleId="LD">
    <w:name w:val="LD"/>
    <w:rsid w:val="000E4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E4F7C"/>
    <w:pPr>
      <w:spacing w:after="0"/>
    </w:pPr>
  </w:style>
  <w:style w:type="paragraph" w:customStyle="1" w:styleId="EW">
    <w:name w:val="EW"/>
    <w:basedOn w:val="EX"/>
    <w:rsid w:val="000E4F7C"/>
    <w:pPr>
      <w:spacing w:after="0"/>
    </w:pPr>
  </w:style>
  <w:style w:type="paragraph" w:styleId="TOC6">
    <w:name w:val="toc 6"/>
    <w:basedOn w:val="TOC5"/>
    <w:next w:val="Normal"/>
    <w:semiHidden/>
    <w:rsid w:val="000E4F7C"/>
    <w:pPr>
      <w:ind w:left="1985" w:hanging="1985"/>
    </w:pPr>
  </w:style>
  <w:style w:type="paragraph" w:styleId="TOC7">
    <w:name w:val="toc 7"/>
    <w:basedOn w:val="TOC6"/>
    <w:next w:val="Normal"/>
    <w:semiHidden/>
    <w:rsid w:val="000E4F7C"/>
    <w:pPr>
      <w:ind w:left="2268" w:hanging="2268"/>
    </w:pPr>
  </w:style>
  <w:style w:type="paragraph" w:styleId="ListBullet2">
    <w:name w:val="List Bullet 2"/>
    <w:basedOn w:val="ListBullet"/>
    <w:rsid w:val="000E4F7C"/>
    <w:pPr>
      <w:ind w:left="851"/>
    </w:pPr>
  </w:style>
  <w:style w:type="paragraph" w:styleId="ListBullet3">
    <w:name w:val="List Bullet 3"/>
    <w:basedOn w:val="ListBullet2"/>
    <w:rsid w:val="000E4F7C"/>
    <w:pPr>
      <w:ind w:left="1135"/>
    </w:pPr>
  </w:style>
  <w:style w:type="paragraph" w:styleId="ListNumber">
    <w:name w:val="List Number"/>
    <w:basedOn w:val="List"/>
    <w:rsid w:val="000E4F7C"/>
  </w:style>
  <w:style w:type="paragraph" w:customStyle="1" w:styleId="EQ">
    <w:name w:val="EQ"/>
    <w:basedOn w:val="Normal"/>
    <w:next w:val="Normal"/>
    <w:rsid w:val="000E4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E4F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4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4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E4F7C"/>
    <w:pPr>
      <w:jc w:val="right"/>
    </w:pPr>
  </w:style>
  <w:style w:type="paragraph" w:customStyle="1" w:styleId="H6">
    <w:name w:val="H6"/>
    <w:basedOn w:val="Heading5"/>
    <w:next w:val="Normal"/>
    <w:rsid w:val="000E4F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4F7C"/>
    <w:pPr>
      <w:ind w:left="851" w:hanging="851"/>
    </w:pPr>
  </w:style>
  <w:style w:type="paragraph" w:customStyle="1" w:styleId="ZA">
    <w:name w:val="ZA"/>
    <w:rsid w:val="000E4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E4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E4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E4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E4F7C"/>
    <w:pPr>
      <w:framePr w:wrap="notBeside" w:y="16161"/>
    </w:pPr>
  </w:style>
  <w:style w:type="character" w:customStyle="1" w:styleId="ZGSM">
    <w:name w:val="ZGSM"/>
    <w:rsid w:val="000E4F7C"/>
  </w:style>
  <w:style w:type="paragraph" w:styleId="List2">
    <w:name w:val="List 2"/>
    <w:basedOn w:val="List"/>
    <w:rsid w:val="000E4F7C"/>
    <w:pPr>
      <w:ind w:left="851"/>
    </w:pPr>
  </w:style>
  <w:style w:type="paragraph" w:customStyle="1" w:styleId="ZG">
    <w:name w:val="ZG"/>
    <w:rsid w:val="000E4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0E4F7C"/>
    <w:pPr>
      <w:ind w:left="1135"/>
    </w:pPr>
  </w:style>
  <w:style w:type="paragraph" w:styleId="List4">
    <w:name w:val="List 4"/>
    <w:basedOn w:val="List3"/>
    <w:rsid w:val="000E4F7C"/>
    <w:pPr>
      <w:ind w:left="1418"/>
    </w:pPr>
  </w:style>
  <w:style w:type="paragraph" w:styleId="List5">
    <w:name w:val="List 5"/>
    <w:basedOn w:val="List4"/>
    <w:rsid w:val="000E4F7C"/>
    <w:pPr>
      <w:ind w:left="1702"/>
    </w:pPr>
  </w:style>
  <w:style w:type="paragraph" w:customStyle="1" w:styleId="EditorsNote">
    <w:name w:val="Editor's Note"/>
    <w:basedOn w:val="NO"/>
    <w:rsid w:val="000E4F7C"/>
    <w:rPr>
      <w:color w:val="FF0000"/>
    </w:rPr>
  </w:style>
  <w:style w:type="paragraph" w:styleId="List">
    <w:name w:val="List"/>
    <w:basedOn w:val="Normal"/>
    <w:rsid w:val="000E4F7C"/>
    <w:pPr>
      <w:ind w:left="568" w:hanging="284"/>
    </w:pPr>
  </w:style>
  <w:style w:type="paragraph" w:styleId="ListBullet">
    <w:name w:val="List Bullet"/>
    <w:basedOn w:val="List"/>
    <w:rsid w:val="000E4F7C"/>
  </w:style>
  <w:style w:type="paragraph" w:styleId="ListBullet4">
    <w:name w:val="List Bullet 4"/>
    <w:basedOn w:val="ListBullet3"/>
    <w:rsid w:val="000E4F7C"/>
    <w:pPr>
      <w:ind w:left="1418"/>
    </w:pPr>
  </w:style>
  <w:style w:type="paragraph" w:styleId="ListBullet5">
    <w:name w:val="List Bullet 5"/>
    <w:basedOn w:val="ListBullet4"/>
    <w:rsid w:val="000E4F7C"/>
    <w:pPr>
      <w:ind w:left="1702"/>
    </w:pPr>
  </w:style>
  <w:style w:type="paragraph" w:customStyle="1" w:styleId="B1">
    <w:name w:val="B1"/>
    <w:basedOn w:val="List"/>
    <w:rsid w:val="000E4F7C"/>
  </w:style>
  <w:style w:type="paragraph" w:customStyle="1" w:styleId="B2">
    <w:name w:val="B2"/>
    <w:basedOn w:val="List2"/>
    <w:rsid w:val="000E4F7C"/>
  </w:style>
  <w:style w:type="paragraph" w:customStyle="1" w:styleId="B3">
    <w:name w:val="B3"/>
    <w:basedOn w:val="List3"/>
    <w:rsid w:val="000E4F7C"/>
  </w:style>
  <w:style w:type="paragraph" w:customStyle="1" w:styleId="B4">
    <w:name w:val="B4"/>
    <w:basedOn w:val="List4"/>
    <w:rsid w:val="000E4F7C"/>
  </w:style>
  <w:style w:type="paragraph" w:customStyle="1" w:styleId="B5">
    <w:name w:val="B5"/>
    <w:basedOn w:val="List5"/>
    <w:rsid w:val="000E4F7C"/>
  </w:style>
  <w:style w:type="paragraph" w:styleId="Footer">
    <w:name w:val="footer"/>
    <w:basedOn w:val="Header"/>
    <w:link w:val="FooterChar"/>
    <w:rsid w:val="000E4F7C"/>
    <w:pPr>
      <w:jc w:val="center"/>
    </w:pPr>
    <w:rPr>
      <w:i/>
    </w:rPr>
  </w:style>
  <w:style w:type="paragraph" w:customStyle="1" w:styleId="ZTD">
    <w:name w:val="ZTD"/>
    <w:basedOn w:val="ZB"/>
    <w:rsid w:val="000E4F7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74</TotalTime>
  <Pages>4</Pages>
  <Words>1174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16</cp:revision>
  <cp:lastPrinted>2000-02-29T11:31:00Z</cp:lastPrinted>
  <dcterms:created xsi:type="dcterms:W3CDTF">2025-09-09T05:20:00Z</dcterms:created>
  <dcterms:modified xsi:type="dcterms:W3CDTF">2025-09-10T17:58:00Z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